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6F899047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GoBack"/>
      <w:bookmarkEnd w:id="0"/>
      <w:bookmarkEnd w:id="1"/>
      <w:bookmarkEnd w:id="2"/>
      <w:r w:rsidRPr="008B2495">
        <w:rPr>
          <w:rFonts w:ascii="Arial" w:eastAsia="MS Mincho" w:hAnsi="Arial" w:cs="Arial"/>
          <w:b/>
          <w:sz w:val="24"/>
          <w:szCs w:val="24"/>
        </w:rPr>
        <w:t>3GPP TSG-RAN Meeting #10</w:t>
      </w:r>
      <w:r w:rsidR="00F02C96">
        <w:rPr>
          <w:rFonts w:ascii="Arial" w:eastAsia="MS Mincho" w:hAnsi="Arial" w:cs="Arial"/>
          <w:b/>
          <w:sz w:val="24"/>
          <w:szCs w:val="24"/>
        </w:rPr>
        <w:t>0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RP-231038</w:t>
      </w:r>
    </w:p>
    <w:p w14:paraId="727BA4A6" w14:textId="55F9445C" w:rsidR="003F08FD" w:rsidRPr="008B2495" w:rsidRDefault="00F02C96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Taipei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Taiwan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12-14</w:t>
      </w:r>
      <w:r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June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769276F2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6569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>xtension to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5D3A1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>9.1.5</w:t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ab/>
        <w:t>Proposals led by RAN4 (spectrum related)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36496A1F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054735">
        <w:rPr>
          <w:sz w:val="32"/>
          <w:szCs w:val="32"/>
        </w:rPr>
        <w:t xml:space="preserve">Extension to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3978E59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054735" w:rsidRPr="00B65693">
        <w:rPr>
          <w:sz w:val="32"/>
          <w:szCs w:val="32"/>
          <w:highlight w:val="yellow"/>
        </w:rPr>
        <w:t>NR_NTN_channel_ext</w:t>
      </w:r>
      <w:proofErr w:type="spellEnd"/>
      <w:r w:rsidR="00054735" w:rsidRPr="00B65693">
        <w:rPr>
          <w:sz w:val="32"/>
          <w:szCs w:val="32"/>
          <w:highlight w:val="yellow"/>
        </w:rPr>
        <w:t xml:space="preserve"> (TBC)</w:t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1AB599BA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054735">
        <w:rPr>
          <w:noProof/>
          <w:lang w:eastAsia="fr-FR"/>
        </w:rPr>
        <w:t xml:space="preserve">additional </w:t>
      </w:r>
      <w:r w:rsidR="00604AFF" w:rsidRPr="00604AFF">
        <w:rPr>
          <w:noProof/>
          <w:lang w:eastAsia="fr-FR"/>
        </w:rPr>
        <w:t xml:space="preserve">channel bandwidth </w:t>
      </w:r>
      <w:r w:rsidR="00054735">
        <w:rPr>
          <w:noProof/>
          <w:lang w:eastAsia="fr-FR"/>
        </w:rPr>
        <w:t xml:space="preserve">(i.e. 30 MHz) </w:t>
      </w:r>
      <w:r w:rsidR="00604AFF" w:rsidRPr="00604AFF">
        <w:rPr>
          <w:noProof/>
          <w:lang w:eastAsia="fr-FR"/>
        </w:rPr>
        <w:t xml:space="preserve">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0BFDEE8" w14:textId="66349C16" w:rsidR="00EA590C" w:rsidRPr="00EA590C" w:rsidRDefault="00EA590C" w:rsidP="00EA590C">
      <w:pPr>
        <w:pStyle w:val="B1"/>
        <w:numPr>
          <w:ilvl w:val="0"/>
          <w:numId w:val="12"/>
        </w:numPr>
        <w:rPr>
          <w:iCs/>
        </w:rPr>
      </w:pPr>
      <w:r>
        <w:t>Introduce the corresponding SAN</w:t>
      </w:r>
      <w:r w:rsidRPr="00886288">
        <w:t xml:space="preserve"> and UE RF core requirement</w:t>
      </w:r>
      <w:r w:rsidR="007833AE">
        <w:t>s.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921C8B5" w:rsidR="00DD1BBD" w:rsidRPr="00886288" w:rsidRDefault="00886288" w:rsidP="009E1B00">
      <w:pPr>
        <w:pStyle w:val="B1"/>
      </w:pPr>
      <w:r>
        <w:t>-</w:t>
      </w:r>
      <w:r>
        <w:tab/>
      </w:r>
      <w:r w:rsidR="00EA590C">
        <w:t>Define SAN conformance requirements</w:t>
      </w:r>
      <w:r w:rsidR="009E1B00">
        <w:t>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6B452438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554152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17FE41A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DA6" w14:textId="3A7BD9D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</w:t>
            </w:r>
            <w:r w:rsidR="00FC3E90">
              <w:rPr>
                <w:rFonts w:ascii="Times New Roman" w:hAnsi="Times New Roman"/>
                <w:iCs/>
                <w:sz w:val="20"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ADE" w14:textId="03E6C12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E03" w14:textId="0EA7878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15A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51D0501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F5A" w14:textId="5588C7C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C92" w14:textId="468CDC5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D1" w14:textId="71A6DB4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F6E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7FFEE8A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8AB2FF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3880C8D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r w:rsidRPr="003F08FD">
        <w:rPr>
          <w:i/>
          <w:lang w:val="en-US"/>
        </w:rPr>
        <w:t>Dorin Panai</w:t>
      </w:r>
      <w:r>
        <w:rPr>
          <w:i/>
          <w:lang w:val="en-US"/>
        </w:rPr>
        <w:t xml:space="preserve">topol,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7777777" w:rsidR="00622ADC" w:rsidRDefault="00622ADC" w:rsidP="001C5C86">
            <w:pPr>
              <w:pStyle w:val="TAL"/>
            </w:pPr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77777777" w:rsidR="00604AFF" w:rsidRDefault="00604AFF" w:rsidP="001C5C86">
            <w:pPr>
              <w:pStyle w:val="TAL"/>
            </w:pPr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77777777" w:rsidR="00604AFF" w:rsidRDefault="00604AFF" w:rsidP="001C5C86">
            <w:pPr>
              <w:pStyle w:val="TAL"/>
            </w:pP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77777777" w:rsidR="00604AFF" w:rsidRDefault="00604AFF" w:rsidP="001C5C86">
            <w:pPr>
              <w:pStyle w:val="TAL"/>
            </w:pP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77777777" w:rsidR="00604AFF" w:rsidRDefault="00604AFF" w:rsidP="001C5C86">
            <w:pPr>
              <w:pStyle w:val="TAL"/>
            </w:pP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7777777" w:rsidR="00604AFF" w:rsidRDefault="00604AFF" w:rsidP="001C5C86">
            <w:pPr>
              <w:pStyle w:val="TAL"/>
            </w:pP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77777777" w:rsidR="00604AFF" w:rsidRDefault="00604AFF" w:rsidP="001C5C86">
            <w:pPr>
              <w:pStyle w:val="TAL"/>
            </w:pPr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2628F" w14:textId="77777777" w:rsidR="00206DF9" w:rsidRDefault="00206DF9">
      <w:r>
        <w:separator/>
      </w:r>
    </w:p>
  </w:endnote>
  <w:endnote w:type="continuationSeparator" w:id="0">
    <w:p w14:paraId="4C06C066" w14:textId="77777777" w:rsidR="00206DF9" w:rsidRDefault="00206DF9">
      <w:r>
        <w:continuationSeparator/>
      </w:r>
    </w:p>
  </w:endnote>
  <w:endnote w:type="continuationNotice" w:id="1">
    <w:p w14:paraId="0C8C135F" w14:textId="77777777" w:rsidR="00206DF9" w:rsidRDefault="00206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7613198D" w:rsidR="00C62767" w:rsidRDefault="00C62767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E683D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581DC" w14:textId="77777777" w:rsidR="00206DF9" w:rsidRDefault="00206DF9">
      <w:r>
        <w:separator/>
      </w:r>
    </w:p>
  </w:footnote>
  <w:footnote w:type="continuationSeparator" w:id="0">
    <w:p w14:paraId="21C9180D" w14:textId="77777777" w:rsidR="00206DF9" w:rsidRDefault="00206DF9">
      <w:r>
        <w:continuationSeparator/>
      </w:r>
    </w:p>
  </w:footnote>
  <w:footnote w:type="continuationNotice" w:id="1">
    <w:p w14:paraId="04BFF882" w14:textId="77777777" w:rsidR="00206DF9" w:rsidRDefault="00206D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3998"/>
    <w:rsid w:val="00174617"/>
    <w:rsid w:val="001759A7"/>
    <w:rsid w:val="001808F9"/>
    <w:rsid w:val="001856D0"/>
    <w:rsid w:val="00195D1B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06DF9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C1857"/>
    <w:rsid w:val="002C1C50"/>
    <w:rsid w:val="002D1D1C"/>
    <w:rsid w:val="002D5886"/>
    <w:rsid w:val="002E284C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B4F80"/>
    <w:rsid w:val="003C0F14"/>
    <w:rsid w:val="003C2DA6"/>
    <w:rsid w:val="003C6DA6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4659F"/>
    <w:rsid w:val="00454609"/>
    <w:rsid w:val="00455DE4"/>
    <w:rsid w:val="0048267C"/>
    <w:rsid w:val="00486CC3"/>
    <w:rsid w:val="004876B9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E3F"/>
    <w:rsid w:val="00574059"/>
    <w:rsid w:val="005845C6"/>
    <w:rsid w:val="00586951"/>
    <w:rsid w:val="00590087"/>
    <w:rsid w:val="005A032D"/>
    <w:rsid w:val="005B04D2"/>
    <w:rsid w:val="005B462E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0568"/>
    <w:rsid w:val="00682237"/>
    <w:rsid w:val="00682A59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B0F49"/>
    <w:rsid w:val="007C7E14"/>
    <w:rsid w:val="007D03D2"/>
    <w:rsid w:val="007D1AB2"/>
    <w:rsid w:val="007D36CF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628D"/>
    <w:rsid w:val="009C0ABD"/>
    <w:rsid w:val="009C2977"/>
    <w:rsid w:val="009C2DCC"/>
    <w:rsid w:val="009D23B2"/>
    <w:rsid w:val="009E1B00"/>
    <w:rsid w:val="009E2E90"/>
    <w:rsid w:val="009E6C21"/>
    <w:rsid w:val="009F7959"/>
    <w:rsid w:val="00A01CFF"/>
    <w:rsid w:val="00A05E12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114B7"/>
    <w:rsid w:val="00C12D09"/>
    <w:rsid w:val="00C16FA6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20CA"/>
    <w:rsid w:val="00CD3153"/>
    <w:rsid w:val="00CE6A0D"/>
    <w:rsid w:val="00CF6810"/>
    <w:rsid w:val="00D0178E"/>
    <w:rsid w:val="00D06117"/>
    <w:rsid w:val="00D20266"/>
    <w:rsid w:val="00D24760"/>
    <w:rsid w:val="00D31CC8"/>
    <w:rsid w:val="00D32678"/>
    <w:rsid w:val="00D36CB4"/>
    <w:rsid w:val="00D521C1"/>
    <w:rsid w:val="00D543B8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EB477C-3D0F-4831-853C-2E4A99CD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1810</Words>
  <Characters>9959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5</cp:revision>
  <cp:lastPrinted>2000-02-29T11:31:00Z</cp:lastPrinted>
  <dcterms:created xsi:type="dcterms:W3CDTF">2023-05-31T16:22:00Z</dcterms:created>
  <dcterms:modified xsi:type="dcterms:W3CDTF">2023-06-04T13:21:00Z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</Properties>
</file>